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a528115" w14:textId="a528115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B41B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B2849">
              <w:rPr>
                <w:rFonts w:ascii="Arial" w:hAnsi="Arial" w:cs="Arial"/>
              </w:rPr>
              <w:t>17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3B284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5B41B0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3B2849" w:rsidP="00F65D4C" w:rsidRDefault="003B284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2849">
        <w:rPr>
          <w:rFonts w:ascii="Arial" w:hAnsi="Arial" w:eastAsia="Times New Roman" w:cs="Arial"/>
          <w:sz w:val="24"/>
          <w:szCs w:val="24"/>
          <w:lang w:eastAsia="hr-HR"/>
        </w:rPr>
        <w:t>NOVA ŠUMA j.d.o.o., Varaždin, Josipa Kozarca 31, OIB:93990840634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EB07A7">
        <w:rPr>
          <w:rFonts w:ascii="Arial" w:hAnsi="Arial" w:eastAsia="Times New Roman" w:cs="Arial"/>
          <w:sz w:val="24"/>
          <w:szCs w:val="24"/>
          <w:lang w:eastAsia="hr-HR"/>
        </w:rPr>
        <w:t>nitko, dostava pozive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07A7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EB07A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07A7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EB07A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3B2849" w:rsidR="003B2849">
        <w:rPr>
          <w:rFonts w:ascii="Arial" w:hAnsi="Arial" w:eastAsia="Times New Roman" w:cs="Arial"/>
          <w:sz w:val="24"/>
          <w:szCs w:val="24"/>
          <w:lang w:eastAsia="hr-HR"/>
        </w:rPr>
        <w:t>NOVA ŠUMA j.d.o.o., Varaždin, Josipa Kozarca 31, OIB:93990840634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41B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41B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B41B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B41B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B41B0" w:rsidR="003B284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B41B0"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41B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B41B0"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B41B0" w:rsidR="005B41B0">
        <w:rPr>
          <w:rFonts w:ascii="Arial" w:hAnsi="Arial" w:eastAsia="Times New Roman" w:cs="Arial"/>
          <w:sz w:val="24"/>
          <w:szCs w:val="24"/>
          <w:lang w:eastAsia="hr-HR"/>
        </w:rPr>
        <w:t>4.239,00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41B0" w:rsidR="003B284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B41B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</w:t>
      </w:r>
      <w:r w:rsidR="005B41B0">
        <w:rPr>
          <w:rFonts w:ascii="Arial" w:hAnsi="Arial" w:eastAsia="Times New Roman" w:cs="Arial"/>
          <w:sz w:val="24"/>
          <w:szCs w:val="24"/>
          <w:lang w:eastAsia="hr-HR"/>
        </w:rPr>
        <w:t xml:space="preserve"> (o  tome službena bilježka pod poslovnim brojem St-17/2023-9)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B41B0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F65D4C" w:rsidRDefault="005B41B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2904" w:rsidP="00501147" w:rsidRDefault="00412904">
      <w:pPr>
        <w:spacing w:after="0" w:line="240" w:lineRule="auto"/>
      </w:pPr>
      <w:r>
        <w:separator/>
      </w:r>
    </w:p>
  </w:endnote>
  <w:endnote w:type="continuationSeparator" w:id="0">
    <w:p w:rsidR="00412904" w:rsidP="00501147" w:rsidRDefault="0041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2904" w:rsidP="00501147" w:rsidRDefault="00412904">
      <w:pPr>
        <w:spacing w:after="0" w:line="240" w:lineRule="auto"/>
      </w:pPr>
      <w:r>
        <w:separator/>
      </w:r>
    </w:p>
  </w:footnote>
  <w:footnote w:type="continuationSeparator" w:id="0">
    <w:p w:rsidR="00412904" w:rsidP="00501147" w:rsidRDefault="0041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12704">
      <w:rPr>
        <w:rFonts w:ascii="Arial" w:hAnsi="Arial" w:cs="Arial"/>
        <w:noProof/>
        <w:sz w:val="24"/>
        <w:szCs w:val="24"/>
      </w:rPr>
      <w:t>Poslovni broj: 10 St-17/2023-10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1270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2704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2849"/>
    <w:rsid w:val="0041290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97D2F"/>
    <w:rsid w:val="005B41B0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42E93"/>
    <w:rsid w:val="00757A30"/>
    <w:rsid w:val="007802E2"/>
    <w:rsid w:val="0078776D"/>
    <w:rsid w:val="00797FF7"/>
    <w:rsid w:val="007A33BD"/>
    <w:rsid w:val="007A409A"/>
    <w:rsid w:val="007D0553"/>
    <w:rsid w:val="007E49A2"/>
    <w:rsid w:val="0082340B"/>
    <w:rsid w:val="00830DB3"/>
    <w:rsid w:val="00832BD4"/>
    <w:rsid w:val="00857829"/>
    <w:rsid w:val="008659E3"/>
    <w:rsid w:val="00891995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7A7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27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270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270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270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270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2023.</izvorni_sadrzaj>
    <derivirana_varijabla naziv="DomainObject.StvarniPocetakDatum_1">9. veljače 2023.</derivirana_varijabla>
  </DomainObject.StvarniPocetakDatum>
  <DomainObject.StvarniZavrsetakDatum>
    <izvorni_sadrzaj>9. veljače 2023.</izvorni_sadrzaj>
    <derivirana_varijabla naziv="DomainObject.StvarniZavrsetakDatum_1">9. veljače 2023.</derivirana_varijabla>
  </DomainObject.StvarniZavrsetakDatum>
  <DomainObject.PlaniraniZavrsetakDatum>
    <izvorni_sadrzaj>9. veljače 2023.</izvorni_sadrzaj>
    <derivirana_varijabla naziv="DomainObject.PlaniraniZavrsetakDatum_1">9. veljače 2023.</derivirana_varijabla>
  </DomainObject.PlaniraniZavrsetakDatum>
  <DomainObject.PlaniraniPocetakDatum>
    <izvorni_sadrzaj>9. veljače 2023.</izvorni_sadrzaj>
    <derivirana_varijabla naziv="DomainObject.PlaniraniPocetakDatum_1">9. veljače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2023.</izvorni_sadrzaj>
    <derivirana_varijabla naziv="DomainObject.Zapisnik.DatumKreiranja_1">9.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St-17/2023-10</izvorni_sadrzaj>
    <derivirana_varijabla naziv="DomainObject.Zapisnik.Oznaka_1">St-17/2023-10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siječnja 2023.</izvorni_sadrzaj>
    <derivirana_varijabla naziv="DomainObject.Predmet.DatumIzradeOptuznogAkta_1">12. siječnja 2023.</derivirana_varijabla>
  </DomainObject.Predmet.DatumIzradeOptuznogAkta>
  <DomainObject.Predmet.DatumIzradeOptuznogAktaFormated>
    <izvorni_sadrzaj>12.1.2023.</izvorni_sadrzaj>
    <derivirana_varijabla naziv="DomainObject.Predmet.DatumIzradeOptuznogAktaFormated_1">12.1.2023.</derivirana_varijabla>
  </DomainObject.Predmet.DatumIzradeOptuznogAktaFormated>
  <DomainObject.Predmet.DatumOsnivanja>
    <izvorni_sadrzaj>12. siječnja 2023.</izvorni_sadrzaj>
    <derivirana_varijabla naziv="DomainObject.Predmet.DatumOsnivanja_1">12.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siječnja 2023.</izvorni_sadrzaj>
    <derivirana_varijabla naziv="DomainObject.Predmet.DatumPrimitkaOptuznogAkta_1">12.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St-17/2023</izvorni_sadrzaj>
    <derivirana_varijabla naziv="DomainObject.Predmet.OznakaBroj_1">St-17/2023</derivirana_varijabla>
  </DomainObject.Predmet.OznakaBroj>
  <DomainObject.Predmet.OznakaBrojOptuznogAkta>
    <izvorni_sadrzaj>04-06-23-176</izvorni_sadrzaj>
    <derivirana_varijabla naziv="DomainObject.Predmet.OznakaBrojOptuznogAkta_1">04-06-23-176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ŠUMA jednostavno društvo s ograničenom odgovornošću za proizvodnju i trgovinu zastupanog po punomoćniku Danijela Martinčević</izvorni_sadrzaj>
    <derivirana_varijabla naziv="DomainObject.Predmet.ProtustrankaFormated_1">  NOVA ŠUMA jednostavno društvo s ograničenom odgovornošću za proizvodnju i trgovinu zastupanog po punomoćniku Danijela Martinčević</derivirana_varijabla>
  </DomainObject.Predmet.ProtustrankaFormated>
  <DomainObject.Predmet.ProtustrankaFormatedOIB>
    <izvorni_sadrzaj>  NOVA ŠUMA jednostavno društvo s ograničenom odgovornošću za proizvodnju i trgovinu, OIB 93990840634 zastupanog po punomoćniku Danijela Martinčević</izvorni_sadrzaj>
    <derivirana_varijabla naziv="DomainObject.Predmet.ProtustrankaFormatedOIB_1">  NOVA ŠUMA jednostavno društvo s ograničenom odgovornošću za proizvodnju i trgovinu, OIB 93990840634 zastupanog po punomoćniku Danijela Martinčević</derivirana_varijabla>
  </DomainObject.Predmet.ProtustrankaFormatedOIB>
  <DomainObject.Predmet.ProtustrankaFormatedWithAdress>
    <izvorni_sadrzaj> NOVA ŠUMA jednostavno društvo s ograničenom odgovornošću za proizvodnju i trgovinu, Ulica Josipa Kozarca 31, 42000 Varaždin zastupanog po punomoćniku Danijela Martinčević</izvorni_sadrzaj>
    <derivirana_varijabla naziv="DomainObject.Predmet.ProtustrankaFormatedWithAdress_1"> NOVA ŠUMA jednostavno društvo s ograničenom odgovornošću za proizvodnju i trgovinu, Ulica Josipa Kozarca 31, 42000 Varaždin zastupanog po punomoćniku Danijela Martinčević</derivirana_varijabla>
  </DomainObject.Predmet.ProtustrankaFormatedWithAdress>
  <DomainObject.Predmet.ProtustrankaFormatedWithAdressOIB>
    <izvorni_sadrzaj> NOVA ŠUMA jednostavno društvo s ograničenom odgovornošću za proizvodnju i trgovinu, OIB 93990840634, Ulica Josipa Kozarca 31, 42000 Varaždin zastupanog po punomoćniku Danijela Martinčević</izvorni_sadrzaj>
    <derivirana_varijabla naziv="DomainObject.Predmet.ProtustrankaFormatedWithAdressOIB_1"> NOVA ŠUMA jednostavno društvo s ograničenom odgovornošću za proizvodnju i trgovinu, OIB 93990840634, Ulica Josipa Kozarca 31, 42000 Varaždin zastupanog po punomoćniku Danijela Martinčević</derivirana_varijabla>
  </DomainObject.Predmet.ProtustrankaFormatedWithAdressOIB>
  <DomainObject.Predmet.ProtustrankaWithAdress>
    <izvorni_sadrzaj>NOVA ŠUMA jednostavno društvo s ograničenom odgovornošću za proizvodnju i trgovinu Ulica Josipa Kozarca 31, 42000 Varaždin</izvorni_sadrzaj>
    <derivirana_varijabla naziv="DomainObject.Predmet.ProtustrankaWithAdress_1">NOVA ŠUMA jednostavno društvo s ograničenom odgovornošću za proizvodnju i trgovinu Ulica Josipa Kozarca 31, 42000 Varaždin</derivirana_varijabla>
  </DomainObject.Predmet.ProtustrankaWithAdress>
  <DomainObject.Predmet.ProtustrankaWithAdressOIB>
    <izvorni_sadrzaj>NOVA ŠUMA jednostavno društvo s ograničenom odgovornošću za proizvodnju i trgovinu, OIB 93990840634, Ulica Josipa Kozarca 31, 42000 Varaždin</izvorni_sadrzaj>
    <derivirana_varijabla naziv="DomainObject.Predmet.ProtustrankaWithAdressOIB_1">NOVA ŠUMA jednostavno društvo s ograničenom odgovornošću za proizvodnju i trgovinu, OIB 93990840634, Ulica Josipa Kozarca 31, 42000 Varaždin</derivirana_varijabla>
  </DomainObject.Predmet.ProtustrankaWithAdressOIB>
  <DomainObject.Predmet.ProtustrankaNazivFormated>
    <izvorni_sadrzaj>NOVA ŠUMA jednostavno društvo s ograničenom odgovornošću za proizvodnju i trgovinu</izvorni_sadrzaj>
    <derivirana_varijabla naziv="DomainObject.Predmet.ProtustrankaNazivFormated_1">NOVA ŠUMA jednostavno društvo s ograničenom odgovornošću za proizvodnju i trgovinu</derivirana_varijabla>
  </DomainObject.Predmet.ProtustrankaNazivFormated>
  <DomainObject.Predmet.ProtustrankaNazivFormatedOIB>
    <izvorni_sadrzaj>NOVA ŠUMA jednostavno društvo s ograničenom odgovornošću za proizvodnju i trgovinu, OIB 93990840634</izvorni_sadrzaj>
    <derivirana_varijabla naziv="DomainObject.Predmet.ProtustrankaNazivFormatedOIB_1">NOVA ŠUMA jednostavno društvo s ograničenom odgovornošću za proizvodnju i trgovinu, OIB 93990840634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ŠUMA jednostavno društvo s ograničenom odgovornošću za proizvodnju i trgovinu zastupanog po punomoćniku Danijela Martinčević</item>
    </izvorni_sadrzaj>
    <derivirana_varijabla naziv="DomainObject.Predmet.ProtuStrankaListFormated_1">
      <item>NOVA ŠUMA jednostavno društvo s ograničenom odgovornošću za proizvodnju i trgovinu zastupanog po punomoćniku Danijela Martinčević</item>
    </derivirana_varijabla>
  </DomainObject.Predmet.ProtuStrankaListFormated>
  <DomainObject.Predmet.ProtuStrankaListFormatedOIB>
    <izvorni_sadrzaj>
      <item>NOVA ŠUMA jednostavno društvo s ograničenom odgovornošću za proizvodnju i trgovinu, OIB 93990840634 zastupanog po punomoćniku Danijela Martinčević</item>
    </izvorni_sadrzaj>
    <derivirana_varijabla naziv="DomainObject.Predmet.ProtuStrankaListFormatedOIB_1">
      <item>NOVA ŠUMA jednostavno društvo s ograničenom odgovornošću za proizvodnju i trgovinu, OIB 93990840634 zastupanog po punomoćniku Danijela Martinčević</item>
    </derivirana_varijabla>
  </DomainObject.Predmet.ProtuStrankaListFormatedOIB>
  <DomainObject.Predmet.ProtuStrankaListFormatedWithAdress>
    <izvorni_sadrzaj>
      <item>NOVA ŠUMA jednostavno društvo s ograničenom odgovornošću za proizvodnju i trgovinu, Ulica Josipa Kozarca 31, 42000 Varaždin zastupanog po punomoćniku Danijela Martinčević</item>
    </izvorni_sadrzaj>
    <derivirana_varijabla naziv="DomainObject.Predmet.ProtuStrankaListFormatedWithAdress_1">
      <item>NOVA ŠUMA jednostavno društvo s ograničenom odgovornošću za proizvodnju i trgovinu, Ulica Josipa Kozarca 31, 42000 Varaždin zastupanog po punomoćniku Danijela Martinčević</item>
    </derivirana_varijabla>
  </DomainObject.Predmet.ProtuStrankaListFormatedWithAdress>
  <DomainObject.Predmet.ProtuStrankaListFormatedWithAdressOIB>
    <izvorni_sadrzaj>
      <item>NOVA ŠUMA jednostavno društvo s ograničenom odgovornošću za proizvodnju i trgovinu, OIB 93990840634, Ulica Josipa Kozarca 31, 42000 Varaždin zastupanog po punomoćniku Danijela Martinčević</item>
    </izvorni_sadrzaj>
    <derivirana_varijabla naziv="DomainObject.Predmet.ProtuStrankaListFormatedWithAdressOIB_1">
      <item>NOVA ŠUMA jednostavno društvo s ograničenom odgovornošću za proizvodnju i trgovinu, OIB 93990840634, Ulica Josipa Kozarca 31, 42000 Varaždin zastupanog po punomoćniku Danijela Martinčević</item>
    </derivirana_varijabla>
  </DomainObject.Predmet.ProtuStrankaListFormatedWithAdressOIB>
  <DomainObject.Predmet.ProtuStrankaListNazivFormated>
    <izvorni_sadrzaj>
      <item>NOVA ŠUMA jednostavno društvo s ograničenom odgovornošću za proizvodnju i trgovinu</item>
    </izvorni_sadrzaj>
    <derivirana_varijabla naziv="DomainObject.Predmet.ProtuStrankaListNazivFormated_1">
      <item>NOVA ŠUMA jednostavno društvo s ograničenom odgovornošću za proizvodnju i trgovinu</item>
    </derivirana_varijabla>
  </DomainObject.Predmet.ProtuStrankaListNazivFormated>
  <DomainObject.Predmet.ProtuStrankaListNazivFormatedOIB>
    <izvorni_sadrzaj>
      <item>NOVA ŠUMA jednostavno društvo s ograničenom odgovornošću za proizvodnju i trgovinu, OIB 93990840634</item>
    </izvorni_sadrzaj>
    <derivirana_varijabla naziv="DomainObject.Predmet.ProtuStrankaListNazivFormatedOIB_1">
      <item>NOVA ŠUMA jednostavno društvo s ograničenom odgovornošću za proizvodnju i trgovinu, OIB 93990840634</item>
    </derivirana_varijabla>
  </DomainObject.Predmet.ProtuStrankaListNazivFormatedOIB>
  <DomainObject.Predmet.OstaliListFormated>
    <izvorni_sadrzaj>
      <item>Danijela Martinčević punomoćnica sudionika u postupku NOVA ŠUMA jednostavno društvo s ograničenom odgovornošću za proizvodnju i trgovinu</item>
      <item>Policijska postaja Varaždin</item>
    </izvorni_sadrzaj>
    <derivirana_varijabla naziv="DomainObject.Predmet.OstaliListFormated_1">
      <item>Danijela Martinčević punomoćnica sudionika u postupku NOVA ŠUMA jednostavno društvo s ograničenom odgovornošću za proizvodnju i trgovinu</item>
      <item>Policijska postaja Varaždin</item>
    </derivirana_varijabla>
  </DomainObject.Predmet.OstaliListFormated>
  <DomainObject.Predmet.OstaliListFormatedOIB>
    <izvorni_sadrzaj>
      <item>Danijela Martinčević, OIB 39150259891 punomoćnica sudionika u postupku NOVA ŠUMA jednostavno društvo s ograničenom odgovornošću za proizvodnju i trgovinu</item>
      <item>Policijska postaja Varaždin</item>
    </izvorni_sadrzaj>
    <derivirana_varijabla naziv="DomainObject.Predmet.OstaliListFormatedOIB_1">
      <item>Danijela Martinčević, OIB 39150259891 punomoćnica sudionika u postupku NOVA ŠUMA jednostavno društvo s ograničenom odgovornošću za proizvodnju i trgovinu</item>
      <item>Policijska postaja Varaždin</item>
    </derivirana_varijabla>
  </DomainObject.Predmet.OstaliListFormatedOIB>
  <DomainObject.Predmet.OstaliListFormatedWithAdress>
    <izvorni_sadrzaj>
      <item>Danijela Martinčević, Stanka Vraza 27, 42000 Varaždin punomoćnica sudionika u postupku NOVA ŠUMA jednostavno društvo s ograničenom odgovornošću za proizvodnju i trgovinu</item>
      <item>Policijska postaja Varaždin, Augusta Cesarca 18, 42000 Varaždin</item>
    </izvorni_sadrzaj>
    <derivirana_varijabla naziv="DomainObject.Predmet.OstaliListFormatedWithAdress_1">
      <item>Danijela Martinčević, Stanka Vraza 27, 42000 Varaždin punomoćnica sudionika u postupku NOVA ŠUMA jednostavno društvo s ograničenom odgovornošću za proizvodnju i trgovinu</item>
      <item>Policijska postaja Varaždin, Augusta Cesarca 18, 42000 Varaždin</item>
    </derivirana_varijabla>
  </DomainObject.Predmet.OstaliListFormatedWithAdress>
  <DomainObject.Predmet.OstaliListFormatedWithAdressOIB>
    <izvorni_sadrzaj>
      <item>Danijela Martinčević, OIB 39150259891, Stanka Vraza 27, 42000 Varaždin punomoćnica sudionika u postupku NOVA ŠUMA jednostavno društvo s ograničenom odgovornošću za proizvodnju i trgovinu</item>
      <item>Policijska postaja Varaždin, Augusta Cesarca 18, 42000 Varaždin</item>
    </izvorni_sadrzaj>
    <derivirana_varijabla naziv="DomainObject.Predmet.OstaliListFormatedWithAdressOIB_1">
      <item>Danijela Martinčević, OIB 39150259891, Stanka Vraza 27, 42000 Varaždin punomoćnica sudionika u postupku NOVA ŠUMA jednostavno društvo s ograničenom odgovornošću za proizvodnju i trgovinu</item>
      <item>Policijska postaja Varaždin, Augusta Cesarca 18, 42000 Varaždin</item>
    </derivirana_varijabla>
  </DomainObject.Predmet.OstaliListFormatedWithAdressOIB>
  <DomainObject.Predmet.OstaliListNazivFormated>
    <izvorni_sadrzaj>
      <item>Danijela Martinčević</item>
      <item>Policijska postaja Varaždin</item>
    </izvorni_sadrzaj>
    <derivirana_varijabla naziv="DomainObject.Predmet.OstaliListNazivFormated_1">
      <item>Danijela Martinčević</item>
      <item>Policijska postaja Varaždin</item>
    </derivirana_varijabla>
  </DomainObject.Predmet.OstaliListNazivFormated>
  <DomainObject.Predmet.OstaliListNazivFormatedOIB>
    <izvorni_sadrzaj>
      <item>Danijela Martinčević, OIB 39150259891</item>
      <item>Policijska postaja Varaždin</item>
    </izvorni_sadrzaj>
    <derivirana_varijabla naziv="DomainObject.Predmet.OstaliListNazivFormatedOIB_1">
      <item>Danijela Martinčević, OIB 39150259891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2023.</izvorni_sadrzaj>
    <derivirana_varijabla naziv="DomainObject.Datum_1">9. veljače 2023.</derivirana_varijabla>
  </DomainObject.Datum>
  <DomainObject.PoslovniBrojDokumenta>
    <izvorni_sadrzaj>St-17/2023-10</izvorni_sadrzaj>
    <derivirana_varijabla naziv="DomainObject.PoslovniBrojDokumenta_1">St-17/2023-10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ŠUMA jednostavno društvo s ograničenom odgovornošću za proizvodnju i trgovinu</izvorni_sadrzaj>
    <derivirana_varijabla naziv="DomainObject.Predmet.ProtustrankaIDrugi_1">NOVA ŠUMA jednostavno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NOVA ŠUMA jednostavno društvo s ograničenom odgovornošću za proizvodnju i trgovinu, OIB 93990840634, Ulica Josipa Kozarca 31, 42000 Varaždin</izvorni_sadrzaj>
    <derivirana_varijabla naziv="DomainObject.Predmet.ProtustrankaIDrugiAdressOIB_1">NOVA ŠUMA jednostavno društvo s ograničenom odgovornošću za proizvodnju i trgovinu, OIB 93990840634, Ulica Josipa Kozarca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ŠUMA jednostavno društvo s ograničenom odgovornošću za proizvodnju i trgovinu</item>
      <item>Financijska agencija</item>
      <item>Danijela Martinčević</item>
      <item>Policijska postaja Varaždin</item>
    </izvorni_sadrzaj>
    <derivirana_varijabla naziv="DomainObject.Predmet.SudioniciListNaziv_1">
      <item>NOVA ŠUMA jednostavno društvo s ograničenom odgovornošću za proizvodnju i trgovinu</item>
      <item>Financijska agencija</item>
      <item>Danijela Martinčević</item>
      <item>Policijska postaja Varaždin</item>
    </derivirana_varijabla>
  </DomainObject.Predmet.SudioniciListNaziv>
  <DomainObject.Predmet.SudioniciListAdressOIB>
    <izvorni_sadrzaj>
      <item>NOVA ŠUMA jednostavno društvo s ograničenom odgovornošću za proizvodnju i trgovinu, OIB 93990840634, Ulica Josipa Kozarca 31,42000 Varaždin</item>
      <item>Financijska agencija, OIB 85821130368, A.CESARCA 2,42000 Varaždin</item>
      <item>Danijela Martinčević, OIB 39150259891, Stanka Vraza 27,42000 Varaždin</item>
      <item>Policijska postaja Varaždin, Augusta Cesarca 18,42000 Varaždin</item>
    </izvorni_sadrzaj>
    <derivirana_varijabla naziv="DomainObject.Predmet.SudioniciListAdressOIB_1">
      <item>NOVA ŠUMA jednostavno društvo s ograničenom odgovornošću za proizvodnju i trgovinu, OIB 93990840634, Ulica Josipa Kozarca 31,42000 Varaždin</item>
      <item>Financijska agencija, OIB 85821130368, A.CESARCA 2,42000 Varaždin</item>
      <item>Danijela Martinčević, OIB 39150259891, Stanka Vraza 27,42000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93990840634</item>
      <item>, OIB 85821130368</item>
      <item>, OIB 39150259891</item>
      <item>, OIB null</item>
    </izvorni_sadrzaj>
    <derivirana_varijabla naziv="DomainObject.Predmet.SudioniciListNazivOIB_1">
      <item>, OIB 93990840634</item>
      <item>, OIB 85821130368</item>
      <item>, OIB 39150259891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2023.</izvorni_sadrzaj>
    <derivirana_varijabla naziv="DomainObject.Predmet.DatumPocetkaProcesa_1">12.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3B16-AA15-45EB-A52D-BF21BD9522E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320</properties:Words>
  <properties:Characters>1740</properties:Characters>
  <properties:Lines>83</properties:Lines>
  <properties:Paragraphs>34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2023-01-16T13:51:00Z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2023-02-09T12:07:00Z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St-17/2023-10 / Zapisnik - Ročište radi rasprave o uvjetima za otvaranje steč. post. (St-17-23-10 Zapisnik od 9.2.23.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